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B0C7B9" w14:textId="77777777" w:rsidR="00B00A87" w:rsidRDefault="00B00A87" w:rsidP="00B00A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BABYNGTON, M.A.</w:t>
      </w:r>
      <w:r>
        <w:rPr>
          <w:rFonts w:cs="Times New Roman"/>
          <w:szCs w:val="24"/>
        </w:rPr>
        <w:t xml:space="preserve">        (fl.1490-7)</w:t>
      </w:r>
    </w:p>
    <w:p w14:paraId="33EAE7B6" w14:textId="77777777" w:rsidR="00B00A87" w:rsidRDefault="00B00A87" w:rsidP="00B00A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Rector of Clifton, Bedfordshire.</w:t>
      </w:r>
    </w:p>
    <w:p w14:paraId="55C81359" w14:textId="77777777" w:rsidR="00B00A87" w:rsidRDefault="00B00A87" w:rsidP="00B00A87">
      <w:pPr>
        <w:pStyle w:val="NoSpacing"/>
        <w:rPr>
          <w:rFonts w:cs="Times New Roman"/>
          <w:szCs w:val="24"/>
        </w:rPr>
      </w:pPr>
    </w:p>
    <w:p w14:paraId="779B1C30" w14:textId="77777777" w:rsidR="00B00A87" w:rsidRDefault="00B00A87" w:rsidP="00B00A87">
      <w:pPr>
        <w:pStyle w:val="NoSpacing"/>
        <w:rPr>
          <w:rFonts w:cs="Times New Roman"/>
          <w:szCs w:val="24"/>
        </w:rPr>
      </w:pPr>
    </w:p>
    <w:p w14:paraId="14955BFF" w14:textId="77777777" w:rsidR="00B00A87" w:rsidRDefault="00B00A87" w:rsidP="00B00A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Mar.1490</w:t>
      </w:r>
      <w:r>
        <w:rPr>
          <w:rFonts w:cs="Times New Roman"/>
          <w:szCs w:val="24"/>
        </w:rPr>
        <w:tab/>
        <w:t>He became the Rector.</w:t>
      </w:r>
    </w:p>
    <w:p w14:paraId="40F6F12C" w14:textId="77777777" w:rsidR="00B00A87" w:rsidRDefault="00B00A87" w:rsidP="00B00A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4D1C93">
          <w:rPr>
            <w:rStyle w:val="Hyperlink"/>
            <w:rFonts w:cs="Times New Roman"/>
            <w:sz w:val="20"/>
            <w:szCs w:val="20"/>
          </w:rPr>
          <w:t>https://bedsarchives.bedford.gov.uk/CommunityHistories/Clifton/ListOfCliftonRectors.aspx</w:t>
        </w:r>
      </w:hyperlink>
      <w:r w:rsidRPr="004D1C93">
        <w:rPr>
          <w:rFonts w:cs="Times New Roman"/>
          <w:sz w:val="20"/>
          <w:szCs w:val="20"/>
        </w:rPr>
        <w:t xml:space="preserve"> )</w:t>
      </w:r>
      <w:r>
        <w:rPr>
          <w:rFonts w:cs="Times New Roman"/>
          <w:sz w:val="20"/>
          <w:szCs w:val="20"/>
        </w:rPr>
        <w:t xml:space="preserve"> </w:t>
      </w:r>
    </w:p>
    <w:p w14:paraId="5C8EECEA" w14:textId="77777777" w:rsidR="00B00A87" w:rsidRPr="003011D1" w:rsidRDefault="00B00A87" w:rsidP="00B00A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1496-7</w:t>
      </w:r>
      <w:r>
        <w:rPr>
          <w:rFonts w:cs="Times New Roman"/>
          <w:szCs w:val="24"/>
        </w:rPr>
        <w:tab/>
        <w:t>He resigned.   (ibid.)</w:t>
      </w:r>
    </w:p>
    <w:p w14:paraId="7223B53B" w14:textId="77777777" w:rsidR="00B00A87" w:rsidRDefault="00B00A87" w:rsidP="00B00A87">
      <w:pPr>
        <w:pStyle w:val="NoSpacing"/>
        <w:rPr>
          <w:rFonts w:cs="Times New Roman"/>
          <w:szCs w:val="24"/>
        </w:rPr>
      </w:pPr>
    </w:p>
    <w:p w14:paraId="5EEC8BAC" w14:textId="77777777" w:rsidR="00B00A87" w:rsidRDefault="00B00A87" w:rsidP="00B00A87">
      <w:pPr>
        <w:pStyle w:val="NoSpacing"/>
        <w:rPr>
          <w:rFonts w:cs="Times New Roman"/>
          <w:szCs w:val="24"/>
        </w:rPr>
      </w:pPr>
    </w:p>
    <w:p w14:paraId="33B72D69" w14:textId="77777777" w:rsidR="00B00A87" w:rsidRDefault="00B00A87" w:rsidP="00B00A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July 2024</w:t>
      </w:r>
    </w:p>
    <w:p w14:paraId="703FEBC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222412" w14:textId="77777777" w:rsidR="00B00A87" w:rsidRDefault="00B00A87" w:rsidP="009139A6">
      <w:r>
        <w:separator/>
      </w:r>
    </w:p>
  </w:endnote>
  <w:endnote w:type="continuationSeparator" w:id="0">
    <w:p w14:paraId="620A6B72" w14:textId="77777777" w:rsidR="00B00A87" w:rsidRDefault="00B00A8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A2B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415EA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CC71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1D79B7" w14:textId="77777777" w:rsidR="00B00A87" w:rsidRDefault="00B00A87" w:rsidP="009139A6">
      <w:r>
        <w:separator/>
      </w:r>
    </w:p>
  </w:footnote>
  <w:footnote w:type="continuationSeparator" w:id="0">
    <w:p w14:paraId="2E2101BA" w14:textId="77777777" w:rsidR="00B00A87" w:rsidRDefault="00B00A8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DC1FE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595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DE2B7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A87"/>
    <w:rsid w:val="000666E0"/>
    <w:rsid w:val="001C5947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00A87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F18F0"/>
  <w15:chartTrackingRefBased/>
  <w15:docId w15:val="{27396DF2-034C-490F-89EA-9F28F9377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00A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edsarchives.bedford.gov.uk/CommunityHistories/Clifton/ListOfCliftonRectors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2024-07-07T20:39:00Z</dcterms:created>
  <dcterms:modified xsi:type="dcterms:W3CDTF">2024-07-07T20:40:00Z</dcterms:modified>
</cp:coreProperties>
</file>